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959B3" w:rsidRPr="005959B3" w:rsidTr="00FC22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Καλώδια</w:t>
            </w:r>
          </w:p>
        </w:tc>
      </w:tr>
      <w:tr w:rsidR="005959B3" w:rsidRPr="005959B3" w:rsidTr="00FC22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959B3" w:rsidRPr="005959B3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959B3" w:rsidRPr="005959B3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59B3" w:rsidRPr="005959B3" w:rsidTr="00FC22F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Περιοχή λειτουργίας DC </w:t>
            </w:r>
            <w:proofErr w:type="spellStart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to</w:t>
            </w:r>
            <w:proofErr w:type="spellEnd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18GHz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Max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Attenuation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&lt;</w:t>
            </w:r>
            <w:proofErr w:type="gramEnd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0.6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dB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@18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GHz</w:t>
            </w:r>
          </w:p>
          <w:p w:rsidR="005959B3" w:rsidRPr="005959B3" w:rsidRDefault="005959B3" w:rsidP="005959B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59B3" w:rsidRPr="005959B3" w:rsidTr="00FC22F1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Σύνθετη αντίσταση 50Ω</w:t>
            </w: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59B3" w:rsidRPr="005959B3" w:rsidTr="00FC22F1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Συνδετήρες 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SMA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Male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959B3" w:rsidRPr="005959B3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Το σετ να αποτελείται από 8 τεμάχια με μήκη (με απόκλιση +/1in )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Μήκος 6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τμχ</w:t>
            </w:r>
            <w:proofErr w:type="spellEnd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Μήκος 11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</w:t>
            </w: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(4 </w:t>
            </w:r>
            <w:proofErr w:type="spellStart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τμχ</w:t>
            </w:r>
            <w:proofErr w:type="spellEnd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Μήκος 1m (1 </w:t>
            </w:r>
            <w:proofErr w:type="spellStart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τμχ</w:t>
            </w:r>
            <w:proofErr w:type="spellEnd"/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959B3" w:rsidRPr="005959B3" w:rsidTr="00FC22F1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959B3" w:rsidRPr="005959B3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5959B3" w:rsidRPr="005959B3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59B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59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59B3" w:rsidRPr="005959B3" w:rsidRDefault="005959B3" w:rsidP="005959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59B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959B3" w:rsidRDefault="00B43CAA" w:rsidP="005959B3">
      <w:bookmarkStart w:id="0" w:name="_GoBack"/>
      <w:bookmarkEnd w:id="0"/>
    </w:p>
    <w:sectPr w:rsidR="00B43CAA" w:rsidRPr="005959B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959B3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B630D778</Template>
  <TotalTime>1</TotalTime>
  <Pages>1</Pages>
  <Words>70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2025-11-25T09:54:00Z</dcterms:created>
  <dcterms:modified xsi:type="dcterms:W3CDTF">2025-11-25T09:54:00Z</dcterms:modified>
</cp:coreProperties>
</file>